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3260"/>
        <w:gridCol w:w="1080"/>
        <w:gridCol w:w="1121"/>
        <w:gridCol w:w="1327"/>
      </w:tblGrid>
      <w:tr w:rsidR="00151961" w:rsidTr="00F354E8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151961" w:rsidRPr="00151961" w:rsidRDefault="00151961" w:rsidP="00151961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15196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5196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Camera 5K</w:t>
            </w:r>
            <w:bookmarkStart w:id="0" w:name="_GoBack"/>
            <w:bookmarkEnd w:id="0"/>
          </w:p>
        </w:tc>
      </w:tr>
      <w:tr w:rsidR="00151961" w:rsidTr="00F354E8">
        <w:trPr>
          <w:trHeight w:val="654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51961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51961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51961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Camera 5K ( Οθόνη 2.27",    Ανάλυση βίντεο 5.3Κ/60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fps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Ασύρματη σύνδεση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    Αδιάβροχη προστασία έως 10m,     Ανάλυση φωτογραφίας 27MP,     Διπλή LCD οθόνη)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51961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151961" w:rsidRDefault="00151961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36EF1" w:rsidRDefault="00436EF1"/>
    <w:sectPr w:rsidR="00436E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486"/>
    <w:rsid w:val="00014486"/>
    <w:rsid w:val="00151961"/>
    <w:rsid w:val="00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5470"/>
  <w15:chartTrackingRefBased/>
  <w15:docId w15:val="{FAF95B48-D599-429F-B046-7971ADE0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61"/>
    <w:pPr>
      <w:suppressAutoHyphens/>
      <w:spacing w:after="120" w:line="240" w:lineRule="auto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B76ED754</Template>
  <TotalTime>0</TotalTime>
  <Pages>1</Pages>
  <Words>52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2025-12-08T13:43:00Z</dcterms:created>
  <dcterms:modified xsi:type="dcterms:W3CDTF">2025-12-08T13:43:00Z</dcterms:modified>
</cp:coreProperties>
</file>